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3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66"/>
        <w:gridCol w:w="2120"/>
        <w:gridCol w:w="5003"/>
      </w:tblGrid>
      <w:tr w:rsidR="009D79D8" w:rsidRPr="008936AB" w14:paraId="767804DC" w14:textId="77777777" w:rsidTr="7E00D68C">
        <w:trPr>
          <w:trHeight w:val="28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14400121" w14:textId="77777777" w:rsidR="009D79D8" w:rsidRPr="008936AB" w:rsidRDefault="009D79D8" w:rsidP="004835E2">
            <w:pPr>
              <w:spacing w:after="0"/>
              <w:contextualSpacing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Observation Statement</w:t>
            </w:r>
          </w:p>
        </w:tc>
      </w:tr>
      <w:tr w:rsidR="009D79D8" w:rsidRPr="008936AB" w14:paraId="6E17063A" w14:textId="77777777" w:rsidTr="7E00D68C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55F5CC3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Course Title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67693F5" w14:textId="0B47A245" w:rsidR="009D79D8" w:rsidRPr="008936AB" w:rsidRDefault="00303699" w:rsidP="004835E2">
            <w:pPr>
              <w:spacing w:after="0"/>
              <w:contextualSpacing/>
              <w:jc w:val="both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T Level Foundation Course in Digital</w:t>
            </w:r>
          </w:p>
        </w:tc>
      </w:tr>
      <w:tr w:rsidR="009D79D8" w:rsidRPr="008936AB" w14:paraId="4E8AB97E" w14:textId="77777777" w:rsidTr="7E00D68C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456D250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Outcome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1CF08A1" w14:textId="24EA7CD3" w:rsidR="009D79D8" w:rsidRPr="008936AB" w:rsidRDefault="009D79D8" w:rsidP="004835E2">
            <w:pPr>
              <w:spacing w:after="0"/>
              <w:contextualSpacing/>
              <w:jc w:val="both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O1: Analyse data to meet the requirements of client briefs</w:t>
            </w:r>
          </w:p>
        </w:tc>
      </w:tr>
      <w:tr w:rsidR="009D79D8" w:rsidRPr="008936AB" w14:paraId="557A88BB" w14:textId="77777777" w:rsidTr="7E00D68C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AFAE8AC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name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6BCD66A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9D79D8" w:rsidRPr="008936AB" w14:paraId="2DBE4E45" w14:textId="77777777" w:rsidTr="7E00D68C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8DC612C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988BCC3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9D79D8" w:rsidRPr="008936AB" w14:paraId="53FE68BE" w14:textId="77777777" w:rsidTr="7E00D68C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8CD8734" w14:textId="302A62E1" w:rsidR="009D79D8" w:rsidRPr="008936AB" w:rsidRDefault="004835E2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</w:t>
            </w:r>
            <w:r w:rsidR="009D79D8"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ctivity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FC8C36F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9D79D8" w:rsidRPr="008936AB" w14:paraId="52DC4FB5" w14:textId="77777777" w:rsidTr="7E00D68C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2051EC2" w14:textId="0AA67A05" w:rsidR="009D79D8" w:rsidRPr="00BF111F" w:rsidRDefault="009D79D8" w:rsidP="004835E2">
            <w:pPr>
              <w:spacing w:after="0"/>
              <w:contextualSpacing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BF111F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Skill </w:t>
            </w:r>
            <w:r w:rsidR="004835E2" w:rsidRPr="00BF111F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s</w:t>
            </w:r>
            <w:r w:rsidRPr="00BF111F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tatements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</w:tcPr>
          <w:p w14:paraId="7979DB3B" w14:textId="3A0B11F4" w:rsidR="009D79D8" w:rsidRPr="00BF111F" w:rsidRDefault="009D79D8" w:rsidP="004835E2">
            <w:pPr>
              <w:spacing w:after="0"/>
              <w:contextualSpacing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BF111F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Observer </w:t>
            </w:r>
            <w:r w:rsidR="004835E2" w:rsidRPr="00BF111F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c</w:t>
            </w:r>
            <w:r w:rsidRPr="00BF111F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omments</w:t>
            </w:r>
          </w:p>
        </w:tc>
      </w:tr>
      <w:tr w:rsidR="009D79D8" w:rsidRPr="008936AB" w14:paraId="0F1CC72F" w14:textId="77777777" w:rsidTr="7E00D68C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8EAB488" w14:textId="52C37E7F" w:rsidR="009D79D8" w:rsidRPr="008936AB" w:rsidRDefault="009D79D8" w:rsidP="004835E2">
            <w:pPr>
              <w:spacing w:after="0"/>
              <w:contextualSpacing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936AB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O1 Skill Topic 1: Investigation </w:t>
            </w:r>
          </w:p>
        </w:tc>
      </w:tr>
      <w:tr w:rsidR="009D79D8" w:rsidRPr="008936AB" w14:paraId="10F58BE9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E1220A0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 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Develop search criteria and queries to support an investigation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000000" w:themeColor="text1"/>
              <w:bottom w:val="single" w:sz="6" w:space="0" w:color="auto"/>
              <w:right w:val="single" w:sz="6" w:space="0" w:color="auto"/>
            </w:tcBorders>
            <w:vAlign w:val="center"/>
          </w:tcPr>
          <w:p w14:paraId="787A900F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0737419E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70511E2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Identify sources of information and data required for an investigation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8BD355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4CA17AD0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DDD06CA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Reference sources of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5A5CA8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7678E772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9F158F9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Interrogate information and data for validity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EF395F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09EEB40D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753FD06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S5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Design tests related to search criteria and search queries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1E855B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700C502E" w14:textId="77777777" w:rsidTr="7E00D68C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57E0ED9" w14:textId="30D8B1CB" w:rsidR="009D79D8" w:rsidRPr="008936AB" w:rsidRDefault="009D79D8" w:rsidP="004835E2">
            <w:pPr>
              <w:spacing w:after="0"/>
              <w:contextualSpacing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936AB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O1 Skill Topic 2: Communicating</w:t>
            </w:r>
          </w:p>
        </w:tc>
      </w:tr>
      <w:tr w:rsidR="009D79D8" w:rsidRPr="008936AB" w14:paraId="352C3015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36CDB24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S6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Synthesise information and data from different sources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1FB33F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4B597931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B3D784E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S7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Summarise information and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3D5102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2FF3053B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28B20DF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S8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technical language in relevant contexts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78EB97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41E691E2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91C6833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S9 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>Apply active listening techniques when presenting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D6361B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61436E42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577707B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S10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oral communication techniques to obtain and clarify information and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22EF4F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3557A3C9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2E9BB88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S11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oral communication skills to clearly articulate a message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CC3D48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4D442522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E332B6F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S12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non-verbal communication techniques to support communication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16443A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0127B867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A516ECE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S13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Engage in discussion listening to and responding to questions and feedback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14AC6E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21C55368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BDA02FC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S14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Shows respect for others’ views and opinions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B166E6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7E1BE020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A1D8C0F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lastRenderedPageBreak/>
              <w:t>S15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an inclusive approach to engaging with others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92D5AB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741F3043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E72381E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S16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communication techniques to secure audience understanding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DFA08D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1B7CCC3E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B8B81E2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S17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Interpret information and data presented in different formats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02AB91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2586736F" w14:textId="77777777" w:rsidTr="7E00D68C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DB435F3" w14:textId="46A15B9A" w:rsidR="009D79D8" w:rsidRPr="008936AB" w:rsidRDefault="009D79D8" w:rsidP="004835E2">
            <w:pPr>
              <w:tabs>
                <w:tab w:val="center" w:pos="4479"/>
                <w:tab w:val="left" w:pos="7000"/>
              </w:tabs>
              <w:spacing w:after="0"/>
              <w:contextualSpacing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936AB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O1 Skill Topic 3: Numeracy</w:t>
            </w:r>
            <w:r w:rsidR="00401746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skills</w:t>
            </w:r>
          </w:p>
        </w:tc>
      </w:tr>
      <w:tr w:rsidR="009D79D8" w:rsidRPr="008936AB" w14:paraId="3F2D5555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2074018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S18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Construct tables, charts and graphs to present information and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32993B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3B9343B9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92F831B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S19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formula to calculate variance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C58BDC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0E00A421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B99F104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S20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statistical techniques to calculate common averages and spread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BFF400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661B338D" w14:textId="77777777" w:rsidTr="7E00D68C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9A550D7" w14:textId="478231D7" w:rsidR="009D79D8" w:rsidRPr="008936AB" w:rsidRDefault="009D79D8" w:rsidP="004835E2">
            <w:pPr>
              <w:spacing w:after="0"/>
              <w:contextualSpacing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936AB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O1 Skill Topic 4: Interpreting data</w:t>
            </w:r>
          </w:p>
        </w:tc>
      </w:tr>
      <w:tr w:rsidR="009D79D8" w:rsidRPr="008936AB" w14:paraId="60BD94FA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C959432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S21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Identify common features in data sets presented numerically and graphically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631230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26D45D2D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40916FB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S22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Identify trends in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C3850F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5D304B8F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C076130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S23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Identify patterns in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28401D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1DA2A6BE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0CFA18B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S24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Identify variances in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750DE3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7541A9E4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3E3825F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S25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Identify measures of central tendency in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0D2498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79DEAEA0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31F8563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S26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Identify frequencies in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4D2705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6DFE3757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EDE18B9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S27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Identify correlation in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6760ED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47221F2F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C9DFD3D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S28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Identify causal relationships in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08F815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13C92CD5" w14:textId="77777777" w:rsidTr="7E00D68C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3133AF3" w14:textId="68BEDE0B" w:rsidR="009D79D8" w:rsidRPr="008936AB" w:rsidRDefault="009D79D8" w:rsidP="004835E2">
            <w:pPr>
              <w:spacing w:after="0"/>
              <w:contextualSpacing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936AB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O1 Skills Topic 5: Digital skills</w:t>
            </w:r>
          </w:p>
        </w:tc>
      </w:tr>
      <w:tr w:rsidR="009D79D8" w:rsidRPr="008936AB" w14:paraId="514F32C2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7C9B5D5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S29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Organise digital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517DAE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616B6985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65B1F4E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S30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Store digital information securely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CCF1F7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28B1FDB1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0BBF685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S31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Retrieve digital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ED3909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6231486F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F5E26AC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S32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software functions to input and combine text and other source materials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FE773D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5813E25E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7B4AC09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lastRenderedPageBreak/>
              <w:t>S33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software functions to format cells, rows and columns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38835B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68A43910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DE025B7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S34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software functions to use formulae and tools to summarise and display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1390BB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56241DA6" w14:textId="77777777" w:rsidTr="7E00D68C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F2E00A3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S35</w:t>
            </w:r>
            <w:r w:rsidRPr="008936A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software functions to generate charts and graphs and format documents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DB67A6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03BBAADD" w14:textId="77777777" w:rsidTr="7E00D68C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2925B0C" w14:textId="3B8583F7" w:rsidR="009D79D8" w:rsidRPr="008936AB" w:rsidRDefault="009D79D8" w:rsidP="004835E2">
            <w:pPr>
              <w:spacing w:after="0"/>
              <w:contextualSpacing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936AB">
              <w:rPr>
                <w:rFonts w:ascii="Lato" w:hAnsi="Lato"/>
                <w:b/>
                <w:bCs/>
                <w:sz w:val="20"/>
                <w:szCs w:val="20"/>
              </w:rPr>
              <w:t xml:space="preserve">O1 Additional </w:t>
            </w:r>
            <w:r w:rsidR="004835E2">
              <w:rPr>
                <w:rFonts w:ascii="Lato" w:hAnsi="Lato"/>
                <w:b/>
                <w:bCs/>
                <w:sz w:val="20"/>
                <w:szCs w:val="20"/>
              </w:rPr>
              <w:t>c</w:t>
            </w:r>
            <w:r w:rsidRPr="008936AB">
              <w:rPr>
                <w:rFonts w:ascii="Lato" w:hAnsi="Lato"/>
                <w:b/>
                <w:bCs/>
                <w:sz w:val="20"/>
                <w:szCs w:val="20"/>
              </w:rPr>
              <w:t>omments:</w:t>
            </w:r>
          </w:p>
        </w:tc>
      </w:tr>
      <w:tr w:rsidR="009D79D8" w:rsidRPr="008936AB" w14:paraId="17146402" w14:textId="77777777" w:rsidTr="7E00D68C">
        <w:trPr>
          <w:trHeight w:val="2891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196890C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9D79D8" w:rsidRPr="008936AB" w14:paraId="3FBE1822" w14:textId="77777777" w:rsidTr="7E00D68C">
        <w:trPr>
          <w:trHeight w:val="397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44D619E" w14:textId="6BFAE955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4835E2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</w:t>
            </w: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eclaration:</w:t>
            </w:r>
          </w:p>
          <w:p w14:paraId="27A6A96A" w14:textId="7E41901C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7E00D68C">
              <w:rPr>
                <w:rFonts w:ascii="Lato" w:eastAsia="Times New Roman" w:hAnsi="Lato"/>
                <w:sz w:val="20"/>
                <w:szCs w:val="20"/>
                <w:lang w:eastAsia="en-GB"/>
              </w:rPr>
              <w:t>I declare that this testimony is a true and accurate record of what I observed. I understand that it will be used as supporting evidence towards the student</w:t>
            </w:r>
            <w:r w:rsidR="6E455E20" w:rsidRPr="7E00D68C">
              <w:rPr>
                <w:rFonts w:ascii="Lato" w:eastAsia="Times New Roman" w:hAnsi="Lato"/>
                <w:sz w:val="20"/>
                <w:szCs w:val="20"/>
                <w:lang w:eastAsia="en-GB"/>
              </w:rPr>
              <w:t>’s</w:t>
            </w:r>
            <w:r w:rsidRPr="7E00D68C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course.</w:t>
            </w:r>
          </w:p>
        </w:tc>
      </w:tr>
      <w:tr w:rsidR="009D79D8" w:rsidRPr="008936AB" w14:paraId="634D9033" w14:textId="77777777" w:rsidTr="7E00D68C">
        <w:trPr>
          <w:trHeight w:val="28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AB094E8" w14:textId="1F5E7555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4835E2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n</w:t>
            </w: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ame:</w:t>
            </w:r>
          </w:p>
        </w:tc>
      </w:tr>
      <w:tr w:rsidR="009D79D8" w:rsidRPr="008936AB" w14:paraId="2A569CB7" w14:textId="77777777" w:rsidTr="7E00D68C">
        <w:trPr>
          <w:trHeight w:val="28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1A1E18D" w14:textId="11B65DD4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4835E2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j</w:t>
            </w: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 </w:t>
            </w:r>
            <w:r w:rsidR="004835E2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r</w:t>
            </w: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ole:</w:t>
            </w:r>
          </w:p>
        </w:tc>
      </w:tr>
      <w:tr w:rsidR="009D79D8" w:rsidRPr="008936AB" w14:paraId="2B0CF9E8" w14:textId="77777777" w:rsidTr="7E00D68C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7C6DEB0" w14:textId="01536E3A" w:rsidR="009D79D8" w:rsidRPr="008936AB" w:rsidRDefault="004835E2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s</w:t>
            </w:r>
            <w:r w:rsidR="009D79D8"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ign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ature</w:t>
            </w:r>
            <w:r w:rsidR="009D79D8"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59E759" w14:textId="77777777" w:rsidR="009D79D8" w:rsidRPr="008936AB" w:rsidRDefault="009D79D8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936A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tr w:rsidR="004835E2" w:rsidRPr="008936AB" w14:paraId="701924B1" w14:textId="77777777" w:rsidTr="7E00D68C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BC3E912" w14:textId="79B8E8A0" w:rsidR="004835E2" w:rsidRPr="008936AB" w:rsidRDefault="004835E2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signature: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D10E29" w14:textId="64F5312A" w:rsidR="004835E2" w:rsidRPr="008936AB" w:rsidRDefault="004835E2" w:rsidP="004835E2">
            <w:pPr>
              <w:spacing w:after="0"/>
              <w:contextualSpacing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</w:tbl>
    <w:p w14:paraId="79671371" w14:textId="533025EF" w:rsidR="00400661" w:rsidRPr="006063CC" w:rsidRDefault="00400661" w:rsidP="004835E2">
      <w:pPr>
        <w:pStyle w:val="copy"/>
        <w:spacing w:before="0" w:after="0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72A9C3" w14:textId="77777777" w:rsidR="008438B3" w:rsidRDefault="008438B3" w:rsidP="00186EC4">
      <w:r>
        <w:separator/>
      </w:r>
    </w:p>
  </w:endnote>
  <w:endnote w:type="continuationSeparator" w:id="0">
    <w:p w14:paraId="10F6844D" w14:textId="77777777" w:rsidR="008438B3" w:rsidRDefault="008438B3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EF50D1F4-8D00-4787-AB35-6B829CF9A79E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5CF980A1-0B90-47A2-B3E7-4AD45FE23E7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4C2DDEAF-FF6F-4A6E-B3D6-90DE446B9A90}"/>
    <w:embedBold r:id="rId4" w:fontKey="{B7E6A44B-4D5F-414F-A96F-A90AA732C970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C13395B3-2E2E-48B8-B942-89B08D1A1489}"/>
    <w:embedBold r:id="rId6" w:fontKey="{7C836661-17A1-4DE2-A534-AFB13DD96FAB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6BA350A8-5B22-4FCC-96AD-EC3E317BEB6C}"/>
    <w:embedBold r:id="rId8" w:fontKey="{4E0A5648-F409-4BC0-992C-42CADE528AF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9BFE3806-BA3E-4EA0-A3DC-5038EAFCAC8D}"/>
    <w:embedBold r:id="rId10" w:fontKey="{8AA8B172-33BF-497C-902A-C890F70D15B0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7C786AF8-1F7A-4F98-AB97-F9837DCAC737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815DE524-BF8E-4B99-98BA-1274A23DBFE6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736D2032-22AA-4356-87B1-CDB32C186C55}"/>
    <w:embedBold r:id="rId14" w:fontKey="{BF6B8DCF-FF00-4115-803D-DBEC8302C0DB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529FCC6D-9B5B-4A15-A00A-71EB382AF12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A0CACC5F-8589-49B8-AF00-ED7B743A09B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0B829E" w14:textId="570D0320" w:rsidR="00251D3F" w:rsidRPr="00D64DAD" w:rsidRDefault="00D861F0">
    <w:pPr>
      <w:pStyle w:val="Footer"/>
      <w:jc w:val="center"/>
      <w:rPr>
        <w:rFonts w:ascii="Lato" w:hAnsi="Lato"/>
        <w:caps/>
        <w:noProof/>
        <w:color w:val="4472C4" w:themeColor="accent1"/>
        <w:sz w:val="20"/>
        <w:szCs w:val="20"/>
      </w:rPr>
    </w:pPr>
    <w:r w:rsidRPr="00DF2A93">
      <w:rPr>
        <w:noProof/>
        <w:sz w:val="72"/>
        <w:szCs w:val="72"/>
      </w:rPr>
      <w:drawing>
        <wp:anchor distT="0" distB="0" distL="114300" distR="114300" simplePos="0" relativeHeight="251661312" behindDoc="1" locked="0" layoutInCell="1" allowOverlap="1" wp14:anchorId="7231AC72" wp14:editId="02EBB284">
          <wp:simplePos x="0" y="0"/>
          <wp:positionH relativeFrom="column">
            <wp:posOffset>-723900</wp:posOffset>
          </wp:positionH>
          <wp:positionV relativeFrom="paragraph">
            <wp:posOffset>208915</wp:posOffset>
          </wp:positionV>
          <wp:extent cx="7567930" cy="571500"/>
          <wp:effectExtent l="0" t="0" r="1270" b="0"/>
          <wp:wrapNone/>
          <wp:docPr id="9" name="Picture 9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4656"/>
                  <a:stretch/>
                </pic:blipFill>
                <pic:spPr bwMode="auto">
                  <a:xfrm>
                    <a:off x="0" y="0"/>
                    <a:ext cx="7567930" cy="5715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51D3F" w:rsidRPr="00D64DAD">
      <w:rPr>
        <w:rFonts w:ascii="Lato" w:hAnsi="Lato"/>
        <w:caps/>
        <w:color w:val="4472C4" w:themeColor="accent1"/>
        <w:sz w:val="20"/>
        <w:szCs w:val="20"/>
      </w:rPr>
      <w:fldChar w:fldCharType="begin"/>
    </w:r>
    <w:r w:rsidR="00251D3F" w:rsidRPr="00D64DAD">
      <w:rPr>
        <w:rFonts w:ascii="Lato" w:hAnsi="Lato"/>
        <w:caps/>
        <w:color w:val="4472C4" w:themeColor="accent1"/>
        <w:sz w:val="20"/>
        <w:szCs w:val="20"/>
      </w:rPr>
      <w:instrText xml:space="preserve"> PAGE   \* MERGEFORMAT </w:instrText>
    </w:r>
    <w:r w:rsidR="00251D3F" w:rsidRPr="00D64DAD">
      <w:rPr>
        <w:rFonts w:ascii="Lato" w:hAnsi="Lato"/>
        <w:caps/>
        <w:color w:val="4472C4" w:themeColor="accent1"/>
        <w:sz w:val="20"/>
        <w:szCs w:val="20"/>
      </w:rPr>
      <w:fldChar w:fldCharType="separate"/>
    </w:r>
    <w:r w:rsidR="00251D3F" w:rsidRPr="00D64DAD">
      <w:rPr>
        <w:rFonts w:ascii="Lato" w:hAnsi="Lato"/>
        <w:caps/>
        <w:noProof/>
        <w:color w:val="4472C4" w:themeColor="accent1"/>
        <w:sz w:val="20"/>
        <w:szCs w:val="20"/>
      </w:rPr>
      <w:t>2</w:t>
    </w:r>
    <w:r w:rsidR="00251D3F" w:rsidRPr="00D64DAD">
      <w:rPr>
        <w:rFonts w:ascii="Lato" w:hAnsi="Lato"/>
        <w:caps/>
        <w:noProof/>
        <w:color w:val="4472C4" w:themeColor="accent1"/>
        <w:sz w:val="20"/>
        <w:szCs w:val="20"/>
      </w:rPr>
      <w:fldChar w:fldCharType="end"/>
    </w:r>
  </w:p>
  <w:p w14:paraId="2D748290" w14:textId="2B46D2AD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F11FDF" w14:textId="77777777" w:rsidR="008438B3" w:rsidRDefault="008438B3" w:rsidP="00186EC4">
      <w:r>
        <w:separator/>
      </w:r>
    </w:p>
  </w:footnote>
  <w:footnote w:type="continuationSeparator" w:id="0">
    <w:p w14:paraId="7AA65EB0" w14:textId="77777777" w:rsidR="008438B3" w:rsidRDefault="008438B3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133E1" w14:textId="61C435AA" w:rsidR="00606234" w:rsidRPr="00251D3F" w:rsidRDefault="00D96E82" w:rsidP="00186EC4">
    <w:pPr>
      <w:pStyle w:val="Header"/>
      <w:rPr>
        <w:rFonts w:ascii="Lato" w:hAnsi="Lato"/>
        <w:b/>
        <w:bCs/>
        <w:sz w:val="20"/>
        <w:szCs w:val="20"/>
      </w:rPr>
    </w:pPr>
    <w:r w:rsidRPr="00251D3F">
      <w:rPr>
        <w:b/>
        <w:bCs/>
        <w:noProof/>
        <w:sz w:val="72"/>
        <w:szCs w:val="72"/>
      </w:rPr>
      <w:drawing>
        <wp:anchor distT="0" distB="0" distL="114300" distR="114300" simplePos="0" relativeHeight="251659264" behindDoc="1" locked="0" layoutInCell="1" allowOverlap="1" wp14:anchorId="7B3391CA" wp14:editId="046CEC12">
          <wp:simplePos x="0" y="0"/>
          <wp:positionH relativeFrom="column">
            <wp:posOffset>-719528</wp:posOffset>
          </wp:positionH>
          <wp:positionV relativeFrom="paragraph">
            <wp:posOffset>-450340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51D3F" w:rsidRPr="00251D3F">
      <w:rPr>
        <w:rFonts w:ascii="Lato" w:hAnsi="Lato"/>
        <w:b/>
        <w:bCs/>
        <w:sz w:val="20"/>
        <w:szCs w:val="20"/>
      </w:rPr>
      <w:t>T Level Foundation Course in Digital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s-ES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40D89"/>
    <w:rsid w:val="000474CD"/>
    <w:rsid w:val="00090681"/>
    <w:rsid w:val="000B0AA7"/>
    <w:rsid w:val="000C4BBF"/>
    <w:rsid w:val="000C5DAC"/>
    <w:rsid w:val="000C7A85"/>
    <w:rsid w:val="001225F5"/>
    <w:rsid w:val="00143E14"/>
    <w:rsid w:val="00146B9A"/>
    <w:rsid w:val="00155039"/>
    <w:rsid w:val="0015709A"/>
    <w:rsid w:val="00186EC4"/>
    <w:rsid w:val="001A11BC"/>
    <w:rsid w:val="001A1D91"/>
    <w:rsid w:val="001A75FF"/>
    <w:rsid w:val="001C64C8"/>
    <w:rsid w:val="001D1128"/>
    <w:rsid w:val="001D4A7B"/>
    <w:rsid w:val="001D5CB1"/>
    <w:rsid w:val="001E5C1F"/>
    <w:rsid w:val="002054A0"/>
    <w:rsid w:val="0022544D"/>
    <w:rsid w:val="00235579"/>
    <w:rsid w:val="00246EAC"/>
    <w:rsid w:val="00251D3F"/>
    <w:rsid w:val="00257F4E"/>
    <w:rsid w:val="0026428C"/>
    <w:rsid w:val="00276291"/>
    <w:rsid w:val="00280EC8"/>
    <w:rsid w:val="00284E3D"/>
    <w:rsid w:val="00285572"/>
    <w:rsid w:val="002A70D2"/>
    <w:rsid w:val="002C1EB1"/>
    <w:rsid w:val="002C6569"/>
    <w:rsid w:val="00301F13"/>
    <w:rsid w:val="003023CA"/>
    <w:rsid w:val="00303699"/>
    <w:rsid w:val="00311C3F"/>
    <w:rsid w:val="00314450"/>
    <w:rsid w:val="00325FCC"/>
    <w:rsid w:val="00351EEA"/>
    <w:rsid w:val="00382E32"/>
    <w:rsid w:val="003B2037"/>
    <w:rsid w:val="003C3244"/>
    <w:rsid w:val="003C3D64"/>
    <w:rsid w:val="003D35D4"/>
    <w:rsid w:val="003E63F8"/>
    <w:rsid w:val="003E72A2"/>
    <w:rsid w:val="003F007C"/>
    <w:rsid w:val="00400661"/>
    <w:rsid w:val="00401746"/>
    <w:rsid w:val="0041566A"/>
    <w:rsid w:val="004835E2"/>
    <w:rsid w:val="00486FF0"/>
    <w:rsid w:val="00487E4F"/>
    <w:rsid w:val="004B230E"/>
    <w:rsid w:val="004D500E"/>
    <w:rsid w:val="00532DB6"/>
    <w:rsid w:val="00535AEC"/>
    <w:rsid w:val="00544CC2"/>
    <w:rsid w:val="0057101F"/>
    <w:rsid w:val="00574154"/>
    <w:rsid w:val="00587C3A"/>
    <w:rsid w:val="0059346E"/>
    <w:rsid w:val="005E3D50"/>
    <w:rsid w:val="00606234"/>
    <w:rsid w:val="006063CC"/>
    <w:rsid w:val="00632B83"/>
    <w:rsid w:val="006378A3"/>
    <w:rsid w:val="006522FE"/>
    <w:rsid w:val="00670E3A"/>
    <w:rsid w:val="00671709"/>
    <w:rsid w:val="006739F8"/>
    <w:rsid w:val="0069357B"/>
    <w:rsid w:val="006A4B05"/>
    <w:rsid w:val="006D728A"/>
    <w:rsid w:val="006F408E"/>
    <w:rsid w:val="00707927"/>
    <w:rsid w:val="00713E0F"/>
    <w:rsid w:val="0072345C"/>
    <w:rsid w:val="00761E25"/>
    <w:rsid w:val="00780EF9"/>
    <w:rsid w:val="007836D4"/>
    <w:rsid w:val="007957FA"/>
    <w:rsid w:val="007D1618"/>
    <w:rsid w:val="007F783B"/>
    <w:rsid w:val="0081323D"/>
    <w:rsid w:val="008438B3"/>
    <w:rsid w:val="00845747"/>
    <w:rsid w:val="00862977"/>
    <w:rsid w:val="0088324D"/>
    <w:rsid w:val="008835D6"/>
    <w:rsid w:val="008837F9"/>
    <w:rsid w:val="008936AB"/>
    <w:rsid w:val="008C5D5F"/>
    <w:rsid w:val="008E79CC"/>
    <w:rsid w:val="00906A34"/>
    <w:rsid w:val="00916B15"/>
    <w:rsid w:val="00922C7B"/>
    <w:rsid w:val="00965729"/>
    <w:rsid w:val="009716FE"/>
    <w:rsid w:val="009871DC"/>
    <w:rsid w:val="009D79D8"/>
    <w:rsid w:val="009E70E3"/>
    <w:rsid w:val="00A00731"/>
    <w:rsid w:val="00A03DBF"/>
    <w:rsid w:val="00A05B66"/>
    <w:rsid w:val="00A060D7"/>
    <w:rsid w:val="00A31FC7"/>
    <w:rsid w:val="00A57FAB"/>
    <w:rsid w:val="00A63B30"/>
    <w:rsid w:val="00AD0B1B"/>
    <w:rsid w:val="00AE51B3"/>
    <w:rsid w:val="00B235BA"/>
    <w:rsid w:val="00B36933"/>
    <w:rsid w:val="00B43FC6"/>
    <w:rsid w:val="00B448D1"/>
    <w:rsid w:val="00B651CD"/>
    <w:rsid w:val="00B767C3"/>
    <w:rsid w:val="00B86BC6"/>
    <w:rsid w:val="00B92915"/>
    <w:rsid w:val="00BA455F"/>
    <w:rsid w:val="00BB6F12"/>
    <w:rsid w:val="00BD0C21"/>
    <w:rsid w:val="00BE4E9A"/>
    <w:rsid w:val="00BF111F"/>
    <w:rsid w:val="00BF1E30"/>
    <w:rsid w:val="00BF775B"/>
    <w:rsid w:val="00C14BDB"/>
    <w:rsid w:val="00C1570E"/>
    <w:rsid w:val="00C26541"/>
    <w:rsid w:val="00C52C8F"/>
    <w:rsid w:val="00C71D17"/>
    <w:rsid w:val="00C84743"/>
    <w:rsid w:val="00CA1752"/>
    <w:rsid w:val="00CD4720"/>
    <w:rsid w:val="00CF71A1"/>
    <w:rsid w:val="00D166E6"/>
    <w:rsid w:val="00D273E2"/>
    <w:rsid w:val="00D4494D"/>
    <w:rsid w:val="00D51389"/>
    <w:rsid w:val="00D52E34"/>
    <w:rsid w:val="00D64DAD"/>
    <w:rsid w:val="00D861F0"/>
    <w:rsid w:val="00D96E82"/>
    <w:rsid w:val="00DD2542"/>
    <w:rsid w:val="00E00036"/>
    <w:rsid w:val="00E101BC"/>
    <w:rsid w:val="00E45761"/>
    <w:rsid w:val="00E835F6"/>
    <w:rsid w:val="00E9643E"/>
    <w:rsid w:val="00EA3FFF"/>
    <w:rsid w:val="00EC7A81"/>
    <w:rsid w:val="00ED1AD4"/>
    <w:rsid w:val="00ED49B8"/>
    <w:rsid w:val="00EE7003"/>
    <w:rsid w:val="00EF294B"/>
    <w:rsid w:val="00F04ABB"/>
    <w:rsid w:val="00F22187"/>
    <w:rsid w:val="00F30A45"/>
    <w:rsid w:val="00F364CB"/>
    <w:rsid w:val="00F87464"/>
    <w:rsid w:val="00F965D4"/>
    <w:rsid w:val="00FA17B3"/>
    <w:rsid w:val="00FA6220"/>
    <w:rsid w:val="00FB50A3"/>
    <w:rsid w:val="00FD1A00"/>
    <w:rsid w:val="00FF0FF8"/>
    <w:rsid w:val="6E455E20"/>
    <w:rsid w:val="7E00D6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styleId="Revision">
    <w:name w:val="Revision"/>
    <w:hidden/>
    <w:uiPriority w:val="99"/>
    <w:semiHidden/>
    <w:rsid w:val="009E70E3"/>
    <w:rPr>
      <w:rFonts w:ascii="Segoe UI" w:hAnsi="Segoe UI" w:cs="Segoe UI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EB8C2D3-6CA4-4B36-98F2-DEBED56396F2}">
  <ds:schemaRefs>
    <ds:schemaRef ds:uri="http://schemas.microsoft.com/office/2006/metadata/properties"/>
    <ds:schemaRef ds:uri="http://purl.org/dc/dcmitype/"/>
    <ds:schemaRef ds:uri="http://purl.org/dc/terms/"/>
    <ds:schemaRef ds:uri="http://purl.org/dc/elements/1.1/"/>
    <ds:schemaRef ds:uri="http://schemas.microsoft.com/office/2006/documentManagement/types"/>
    <ds:schemaRef ds:uri="http://schemas.microsoft.com/office/infopath/2007/PartnerControls"/>
    <ds:schemaRef ds:uri="be2b0b65-5089-4106-bb34-2edddfc01d42"/>
    <ds:schemaRef ds:uri="http://schemas.openxmlformats.org/package/2006/metadata/core-properties"/>
    <ds:schemaRef ds:uri="89637aa1-7b48-4060-803a-c34c58bc8bfc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0</TotalTime>
  <Pages>3</Pages>
  <Words>387</Words>
  <Characters>2229</Characters>
  <Application>Microsoft Office Word</Application>
  <DocSecurity>0</DocSecurity>
  <Lines>118</Lines>
  <Paragraphs>59</Paragraphs>
  <ScaleCrop>false</ScaleCrop>
  <Company/>
  <LinksUpToDate>false</LinksUpToDate>
  <CharactersWithSpaces>2559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15</cp:revision>
  <cp:lastPrinted>2020-02-04T08:01:00Z</cp:lastPrinted>
  <dcterms:created xsi:type="dcterms:W3CDTF">2025-10-09T10:20:00Z</dcterms:created>
  <dcterms:modified xsi:type="dcterms:W3CDTF">2025-10-22T09:47:00Z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d338b563-c467-49d2-a71b-ea05ca37d484</vt:lpwstr>
  </property>
</Properties>
</file>